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 w:rsidR="00186A1C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94F41">
        <w:rPr>
          <w:b/>
          <w:noProof/>
          <w:sz w:val="24"/>
        </w:rPr>
        <w:t>210094</w:t>
      </w:r>
    </w:p>
    <w:bookmarkEnd w:id="0"/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86A1C">
        <w:rPr>
          <w:b/>
          <w:noProof/>
          <w:sz w:val="24"/>
          <w:lang w:eastAsia="zh-CN"/>
        </w:rPr>
        <w:t>25</w:t>
      </w:r>
      <w:r w:rsidR="00186A1C">
        <w:rPr>
          <w:b/>
          <w:noProof/>
          <w:sz w:val="24"/>
          <w:vertAlign w:val="superscript"/>
          <w:lang w:eastAsia="zh-CN"/>
        </w:rPr>
        <w:t xml:space="preserve">th </w:t>
      </w:r>
      <w:r w:rsidRPr="00C27C47">
        <w:rPr>
          <w:b/>
          <w:noProof/>
          <w:sz w:val="24"/>
        </w:rPr>
        <w:t xml:space="preserve">– </w:t>
      </w:r>
      <w:r w:rsidR="00186A1C">
        <w:rPr>
          <w:b/>
          <w:noProof/>
          <w:sz w:val="24"/>
          <w:lang w:eastAsia="zh-CN"/>
        </w:rPr>
        <w:t>28</w:t>
      </w:r>
      <w:r w:rsidR="00186A1C"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186A1C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186A1C">
        <w:rPr>
          <w:b/>
          <w:noProof/>
          <w:sz w:val="24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36048">
        <w:rPr>
          <w:rFonts w:ascii="Arial" w:hAnsi="Arial" w:cs="Arial"/>
          <w:b/>
          <w:bCs/>
          <w:lang w:val="en-US" w:eastAsia="zh-CN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311C03" w:rsidRDefault="00311C03" w:rsidP="00CD2478">
      <w:pPr>
        <w:pStyle w:val="CRCoverPage"/>
        <w:rPr>
          <w:rFonts w:ascii="Times New Roman" w:hAnsi="Times New Roman"/>
          <w:lang w:val="en-US" w:eastAsia="zh-CN"/>
        </w:rPr>
      </w:pPr>
      <w:r w:rsidRPr="00311C03">
        <w:rPr>
          <w:rFonts w:ascii="Times New Roman" w:hAnsi="Times New Roman"/>
          <w:lang w:val="en-US" w:eastAsia="zh-CN"/>
        </w:rPr>
        <w:t xml:space="preserve">Unsuccessful MT SMS message transfer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1" w:name="_Toc39050169"/>
      <w:bookmarkStart w:id="2" w:name="_Toc51229100"/>
      <w:r>
        <w:rPr>
          <w:rFonts w:hint="eastAsia"/>
          <w:lang w:eastAsia="zh-CN"/>
        </w:rPr>
        <w:t>6.1</w:t>
      </w:r>
      <w:r w:rsidR="00DA4773">
        <w:rPr>
          <w:lang w:eastAsia="zh-CN"/>
        </w:rPr>
        <w:t>.3</w:t>
      </w:r>
      <w:r>
        <w:rPr>
          <w:rFonts w:hint="eastAsia"/>
          <w:lang w:eastAsia="zh-CN"/>
        </w:rPr>
        <w:tab/>
      </w:r>
      <w:bookmarkEnd w:id="1"/>
      <w:bookmarkEnd w:id="2"/>
      <w:r w:rsidR="00DA4773" w:rsidRPr="00DA4773">
        <w:rPr>
          <w:lang w:eastAsia="zh-CN"/>
        </w:rPr>
        <w:t>Unsuccessful MT SMS message transfer</w:t>
      </w:r>
    </w:p>
    <w:p w:rsidR="000607B1" w:rsidRPr="00A45538" w:rsidRDefault="000607B1" w:rsidP="000607B1">
      <w:pPr>
        <w:rPr>
          <w:rFonts w:eastAsia="SimSun"/>
        </w:rPr>
      </w:pPr>
    </w:p>
    <w:p w:rsidR="000607B1" w:rsidRPr="00A45538" w:rsidRDefault="000607B1" w:rsidP="000607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object w:dxaOrig="868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6.5pt" o:ole="">
            <v:imagedata r:id="rId9" o:title=""/>
          </v:shape>
          <o:OLEObject Type="Embed" ProgID="Visio.Drawing.15" ShapeID="_x0000_i1025" DrawAspect="Content" ObjectID="_1672144733" r:id="rId10"/>
        </w:object>
      </w:r>
    </w:p>
    <w:p w:rsidR="000607B1" w:rsidRPr="00A45538" w:rsidRDefault="000607B1" w:rsidP="000607B1">
      <w:pPr>
        <w:keepLines/>
        <w:spacing w:after="24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t xml:space="preserve">Figure </w:t>
      </w:r>
      <w:r>
        <w:rPr>
          <w:rFonts w:ascii="Arial" w:eastAsia="SimSun" w:hAnsi="Arial"/>
          <w:b/>
        </w:rPr>
        <w:t>6</w:t>
      </w:r>
      <w:r w:rsidRPr="00A45538">
        <w:rPr>
          <w:rFonts w:ascii="Arial" w:eastAsia="SimSun" w:hAnsi="Arial"/>
          <w:b/>
        </w:rPr>
        <w:t xml:space="preserve">.1-1 </w:t>
      </w:r>
      <w:r>
        <w:rPr>
          <w:rFonts w:ascii="Arial" w:eastAsia="SimSun" w:hAnsi="Arial"/>
          <w:b/>
        </w:rPr>
        <w:t xml:space="preserve">Example of MT SMS delivery via the </w:t>
      </w:r>
      <w:proofErr w:type="spellStart"/>
      <w:r>
        <w:rPr>
          <w:rFonts w:ascii="Arial" w:eastAsia="SimSun" w:hAnsi="Arial"/>
          <w:b/>
        </w:rPr>
        <w:t>Nsmsf_SMSDelivery</w:t>
      </w:r>
      <w:proofErr w:type="spellEnd"/>
      <w:r>
        <w:rPr>
          <w:rFonts w:ascii="Arial" w:eastAsia="SimSun" w:hAnsi="Arial"/>
          <w:b/>
        </w:rPr>
        <w:t xml:space="preserve"> service</w:t>
      </w:r>
    </w:p>
    <w:p w:rsidR="00DA4773" w:rsidRPr="002857AD" w:rsidRDefault="00DA4773" w:rsidP="00DA4773">
      <w:pPr>
        <w:pStyle w:val="B1"/>
      </w:pPr>
      <w:r w:rsidRPr="002857AD">
        <w:tab/>
      </w:r>
      <w:r>
        <w:t xml:space="preserve">2b. </w:t>
      </w:r>
      <w:r w:rsidRPr="002857AD">
        <w:t xml:space="preserve">If </w:t>
      </w:r>
      <w:r>
        <w:t>MT SMS delivery fails at the SMSF</w:t>
      </w:r>
      <w:r w:rsidRPr="002857AD">
        <w:t xml:space="preserve"> </w:t>
      </w:r>
      <w:r w:rsidR="00FC43DD">
        <w:t>(e.g. the SUPI is unknown to the SMSF</w:t>
      </w:r>
      <w:r w:rsidRPr="002857AD">
        <w:t xml:space="preserve"> in the request body</w:t>
      </w:r>
      <w:r w:rsidR="006024DA">
        <w:t>)</w:t>
      </w:r>
      <w:r w:rsidRPr="002857AD">
        <w:t xml:space="preserve">, the </w:t>
      </w:r>
      <w:r>
        <w:t>SMSF</w:t>
      </w:r>
      <w:r w:rsidRPr="002857AD">
        <w:t xml:space="preserve"> shall return </w:t>
      </w:r>
      <w:r w:rsidR="006024DA">
        <w:t xml:space="preserve">an HTTP </w:t>
      </w:r>
      <w:r w:rsidRPr="002857AD">
        <w:t xml:space="preserve">"400 Bad Request"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DA4773" w:rsidRDefault="00FC43DD" w:rsidP="00DA4773">
      <w:pPr>
        <w:pStyle w:val="B1"/>
        <w:ind w:firstLine="0"/>
      </w:pPr>
      <w:r w:rsidRPr="002857AD">
        <w:t xml:space="preserve">If </w:t>
      </w:r>
      <w:r>
        <w:t xml:space="preserve">MT SMS delivery </w:t>
      </w:r>
      <w:r w:rsidR="00DA4773" w:rsidRPr="002857AD">
        <w:t xml:space="preserve">fails at the </w:t>
      </w:r>
      <w:r w:rsidR="00DA4773">
        <w:t>SMSF</w:t>
      </w:r>
      <w:r w:rsidR="00DA4773" w:rsidRPr="002857AD">
        <w:t xml:space="preserve"> due to </w:t>
      </w:r>
      <w:r w:rsidR="00DA4773">
        <w:t>SMSF</w:t>
      </w:r>
      <w:r w:rsidR="00DA4773" w:rsidRPr="002857AD">
        <w:t xml:space="preserve"> internal errors, the </w:t>
      </w:r>
      <w:r w:rsidR="00DA4773">
        <w:t>SMSF</w:t>
      </w:r>
      <w:r w:rsidR="00DA4773" w:rsidRPr="002857AD">
        <w:t xml:space="preserve"> shall return </w:t>
      </w:r>
      <w:r w:rsidR="006024DA">
        <w:t xml:space="preserve">an HTTP </w:t>
      </w:r>
      <w:r w:rsidR="00DA4773" w:rsidRPr="002857AD">
        <w:t xml:space="preserve">"500 Internal Server Error" status code with the </w:t>
      </w:r>
      <w:proofErr w:type="spellStart"/>
      <w:r w:rsidR="00DA4773" w:rsidRPr="002857AD">
        <w:t>ProblemDetails</w:t>
      </w:r>
      <w:proofErr w:type="spellEnd"/>
      <w:r w:rsidR="00DA4773" w:rsidRPr="002857AD">
        <w:t xml:space="preserve"> IE providing details of the error.</w:t>
      </w:r>
    </w:p>
    <w:p w:rsidR="000607B1" w:rsidRDefault="00B175F1" w:rsidP="003D596B">
      <w:pPr>
        <w:pStyle w:val="B1"/>
        <w:ind w:firstLine="0"/>
      </w:pPr>
      <w:r>
        <w:rPr>
          <w:lang w:eastAsia="zh-CN"/>
        </w:rPr>
        <w:t>The procedures defined</w:t>
      </w:r>
      <w:r w:rsidR="00BC24EE">
        <w:rPr>
          <w:lang w:eastAsia="zh-CN"/>
        </w:rPr>
        <w:t xml:space="preserve"> in clause </w:t>
      </w:r>
      <w:r w:rsidR="003D596B">
        <w:rPr>
          <w:lang w:eastAsia="zh-CN"/>
        </w:rPr>
        <w:t>4.13.3.9 of</w:t>
      </w:r>
      <w:r w:rsidR="00BC24EE">
        <w:rPr>
          <w:lang w:eastAsia="zh-CN"/>
        </w:rPr>
        <w:t xml:space="preserve"> 3GPP TS 23.502 [</w:t>
      </w:r>
      <w:r w:rsidR="00BC24EE" w:rsidRPr="00CE6DD7">
        <w:rPr>
          <w:highlight w:val="yellow"/>
          <w:lang w:eastAsia="zh-CN"/>
        </w:rPr>
        <w:t>x</w:t>
      </w:r>
      <w:r w:rsidR="00BC24EE">
        <w:rPr>
          <w:lang w:eastAsia="zh-CN"/>
        </w:rPr>
        <w:t>]</w:t>
      </w:r>
      <w:r>
        <w:rPr>
          <w:lang w:eastAsia="zh-CN"/>
        </w:rPr>
        <w:t xml:space="preserve"> </w:t>
      </w:r>
      <w:r w:rsidR="00D617E7">
        <w:rPr>
          <w:lang w:eastAsia="zh-CN"/>
        </w:rPr>
        <w:t xml:space="preserve">and in TS 23.040 [7] </w:t>
      </w:r>
      <w:r>
        <w:rPr>
          <w:lang w:eastAsia="zh-CN"/>
        </w:rPr>
        <w:t>shall then apply.</w:t>
      </w:r>
      <w:r w:rsidR="00BC24EE">
        <w:rPr>
          <w:lang w:eastAsia="zh-CN"/>
        </w:rPr>
        <w:t xml:space="preserve"> 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21C" w:rsidRDefault="0027721C">
      <w:r>
        <w:separator/>
      </w:r>
    </w:p>
  </w:endnote>
  <w:endnote w:type="continuationSeparator" w:id="0">
    <w:p w:rsidR="0027721C" w:rsidRDefault="0027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21C" w:rsidRDefault="0027721C">
      <w:r>
        <w:separator/>
      </w:r>
    </w:p>
  </w:footnote>
  <w:footnote w:type="continuationSeparator" w:id="0">
    <w:p w:rsidR="0027721C" w:rsidRDefault="00277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B14A6"/>
    <w:rsid w:val="000C0CBB"/>
    <w:rsid w:val="000C6598"/>
    <w:rsid w:val="000D21C2"/>
    <w:rsid w:val="000D759A"/>
    <w:rsid w:val="000E4B98"/>
    <w:rsid w:val="000F2C43"/>
    <w:rsid w:val="0010020A"/>
    <w:rsid w:val="001119ED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777F3"/>
    <w:rsid w:val="00183134"/>
    <w:rsid w:val="00186A1C"/>
    <w:rsid w:val="00191E6B"/>
    <w:rsid w:val="001B27FD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21C"/>
    <w:rsid w:val="0027780F"/>
    <w:rsid w:val="002778FE"/>
    <w:rsid w:val="00294F41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11C03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D596B"/>
    <w:rsid w:val="003E29EF"/>
    <w:rsid w:val="003F1632"/>
    <w:rsid w:val="00411094"/>
    <w:rsid w:val="00413493"/>
    <w:rsid w:val="00435765"/>
    <w:rsid w:val="00435799"/>
    <w:rsid w:val="00436BAB"/>
    <w:rsid w:val="00443403"/>
    <w:rsid w:val="004875BA"/>
    <w:rsid w:val="00497F14"/>
    <w:rsid w:val="004A1B81"/>
    <w:rsid w:val="004A4BEC"/>
    <w:rsid w:val="004A517E"/>
    <w:rsid w:val="004B45A4"/>
    <w:rsid w:val="004D077E"/>
    <w:rsid w:val="0050780D"/>
    <w:rsid w:val="00511527"/>
    <w:rsid w:val="0051277C"/>
    <w:rsid w:val="005275CB"/>
    <w:rsid w:val="0054453D"/>
    <w:rsid w:val="005651FD"/>
    <w:rsid w:val="00572CF3"/>
    <w:rsid w:val="00582C03"/>
    <w:rsid w:val="00587765"/>
    <w:rsid w:val="005900B8"/>
    <w:rsid w:val="00592829"/>
    <w:rsid w:val="0059653F"/>
    <w:rsid w:val="00597BF4"/>
    <w:rsid w:val="005A100D"/>
    <w:rsid w:val="005A6150"/>
    <w:rsid w:val="005A634D"/>
    <w:rsid w:val="005B25F0"/>
    <w:rsid w:val="005C11F0"/>
    <w:rsid w:val="005D7121"/>
    <w:rsid w:val="005E2C44"/>
    <w:rsid w:val="005F58B6"/>
    <w:rsid w:val="006024DA"/>
    <w:rsid w:val="0060287A"/>
    <w:rsid w:val="0061048B"/>
    <w:rsid w:val="00616779"/>
    <w:rsid w:val="00643317"/>
    <w:rsid w:val="00646FE8"/>
    <w:rsid w:val="00661116"/>
    <w:rsid w:val="00667100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041D"/>
    <w:rsid w:val="007E6510"/>
    <w:rsid w:val="00816E83"/>
    <w:rsid w:val="008302F3"/>
    <w:rsid w:val="00836048"/>
    <w:rsid w:val="008405EC"/>
    <w:rsid w:val="00841D25"/>
    <w:rsid w:val="00842E03"/>
    <w:rsid w:val="00843144"/>
    <w:rsid w:val="008446B8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089B"/>
    <w:rsid w:val="008D357F"/>
    <w:rsid w:val="008E4659"/>
    <w:rsid w:val="008E6FB5"/>
    <w:rsid w:val="008E7FB6"/>
    <w:rsid w:val="008F0D27"/>
    <w:rsid w:val="008F2D88"/>
    <w:rsid w:val="008F686C"/>
    <w:rsid w:val="00907933"/>
    <w:rsid w:val="00915A10"/>
    <w:rsid w:val="00917C15"/>
    <w:rsid w:val="00920903"/>
    <w:rsid w:val="009261C9"/>
    <w:rsid w:val="00927CFC"/>
    <w:rsid w:val="0093578B"/>
    <w:rsid w:val="00943DC1"/>
    <w:rsid w:val="009448E6"/>
    <w:rsid w:val="00945CB4"/>
    <w:rsid w:val="009629FD"/>
    <w:rsid w:val="00975308"/>
    <w:rsid w:val="00987AE5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021"/>
    <w:rsid w:val="00A32441"/>
    <w:rsid w:val="00A3669C"/>
    <w:rsid w:val="00A44971"/>
    <w:rsid w:val="00A45538"/>
    <w:rsid w:val="00A47641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F6B24"/>
    <w:rsid w:val="00B01D73"/>
    <w:rsid w:val="00B076C6"/>
    <w:rsid w:val="00B07D88"/>
    <w:rsid w:val="00B175F1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24EE"/>
    <w:rsid w:val="00BC7C3B"/>
    <w:rsid w:val="00BD0266"/>
    <w:rsid w:val="00BD279D"/>
    <w:rsid w:val="00BD3B6F"/>
    <w:rsid w:val="00BE4DF7"/>
    <w:rsid w:val="00BF3228"/>
    <w:rsid w:val="00C05B3A"/>
    <w:rsid w:val="00C0610D"/>
    <w:rsid w:val="00C21836"/>
    <w:rsid w:val="00C25993"/>
    <w:rsid w:val="00C37922"/>
    <w:rsid w:val="00C415C3"/>
    <w:rsid w:val="00C419F1"/>
    <w:rsid w:val="00C45A29"/>
    <w:rsid w:val="00C713E0"/>
    <w:rsid w:val="00C83E4E"/>
    <w:rsid w:val="00C84595"/>
    <w:rsid w:val="00C85AD4"/>
    <w:rsid w:val="00C919A7"/>
    <w:rsid w:val="00C95985"/>
    <w:rsid w:val="00C96EAE"/>
    <w:rsid w:val="00C9780B"/>
    <w:rsid w:val="00CA2EA4"/>
    <w:rsid w:val="00CA5AF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D11584"/>
    <w:rsid w:val="00D12FF1"/>
    <w:rsid w:val="00D51C49"/>
    <w:rsid w:val="00D53BE5"/>
    <w:rsid w:val="00D617E7"/>
    <w:rsid w:val="00D62ED2"/>
    <w:rsid w:val="00D641A9"/>
    <w:rsid w:val="00D7551B"/>
    <w:rsid w:val="00D8544C"/>
    <w:rsid w:val="00D927BF"/>
    <w:rsid w:val="00DA3945"/>
    <w:rsid w:val="00DA4773"/>
    <w:rsid w:val="00DB6F37"/>
    <w:rsid w:val="00DB72BB"/>
    <w:rsid w:val="00DC2EEA"/>
    <w:rsid w:val="00E015DE"/>
    <w:rsid w:val="00E13207"/>
    <w:rsid w:val="00E159F8"/>
    <w:rsid w:val="00E23A56"/>
    <w:rsid w:val="00E24619"/>
    <w:rsid w:val="00E4306D"/>
    <w:rsid w:val="00E455C9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4C4C"/>
    <w:rsid w:val="00F71A8C"/>
    <w:rsid w:val="00F7680F"/>
    <w:rsid w:val="00F86788"/>
    <w:rsid w:val="00FB6386"/>
    <w:rsid w:val="00FC43DD"/>
    <w:rsid w:val="00FC4B4B"/>
    <w:rsid w:val="00FC6BF7"/>
    <w:rsid w:val="00FD7944"/>
    <w:rsid w:val="00FE1C07"/>
    <w:rsid w:val="00FE6C48"/>
    <w:rsid w:val="00FE7E1C"/>
    <w:rsid w:val="00FF0DF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link w:val="B1Char"/>
    <w:qFormat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  <w:style w:type="character" w:customStyle="1" w:styleId="B1Char">
    <w:name w:val="B1 Char"/>
    <w:link w:val="B1"/>
    <w:rsid w:val="00DA47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2EE61-0F0A-4045-9B56-61504F249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Wafa Haouari</cp:lastModifiedBy>
  <cp:revision>2</cp:revision>
  <cp:lastPrinted>1900-12-31T16:00:00Z</cp:lastPrinted>
  <dcterms:created xsi:type="dcterms:W3CDTF">2021-01-14T14:52:00Z</dcterms:created>
  <dcterms:modified xsi:type="dcterms:W3CDTF">2021-01-14T14:52:00Z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